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6F28AB" w14:textId="77777777" w:rsidR="005436BB" w:rsidRDefault="005436BB" w:rsidP="005436B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Ralph SWETCOKKE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757810A5" w14:textId="77777777" w:rsidR="005436BB" w:rsidRDefault="005436BB" w:rsidP="005436B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Bowyer.</w:t>
      </w:r>
    </w:p>
    <w:p w14:paraId="1A2372B2" w14:textId="77777777" w:rsidR="005436BB" w:rsidRDefault="005436BB" w:rsidP="005436BB">
      <w:pPr>
        <w:pStyle w:val="NoSpacing"/>
        <w:rPr>
          <w:rFonts w:cs="Times New Roman"/>
          <w:szCs w:val="24"/>
        </w:rPr>
      </w:pPr>
    </w:p>
    <w:p w14:paraId="5CF3C7BE" w14:textId="77777777" w:rsidR="005436BB" w:rsidRDefault="005436BB" w:rsidP="005436BB">
      <w:pPr>
        <w:pStyle w:val="NoSpacing"/>
        <w:rPr>
          <w:rFonts w:cs="Times New Roman"/>
          <w:szCs w:val="24"/>
        </w:rPr>
      </w:pPr>
    </w:p>
    <w:p w14:paraId="0F429CE4" w14:textId="77777777" w:rsidR="005436BB" w:rsidRDefault="005436BB" w:rsidP="005436B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1444</w:t>
      </w:r>
      <w:r>
        <w:rPr>
          <w:rFonts w:cs="Times New Roman"/>
          <w:szCs w:val="24"/>
        </w:rPr>
        <w:tab/>
        <w:t xml:space="preserve">He and john Frampton of London, fletcher(q.v.), made a plaint of debt </w:t>
      </w:r>
    </w:p>
    <w:p w14:paraId="09899AA4" w14:textId="77777777" w:rsidR="005436BB" w:rsidRDefault="005436BB" w:rsidP="005436B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against Ralph </w:t>
      </w:r>
      <w:proofErr w:type="spellStart"/>
      <w:r>
        <w:rPr>
          <w:rFonts w:cs="Times New Roman"/>
          <w:szCs w:val="24"/>
        </w:rPr>
        <w:t>Hottot</w:t>
      </w:r>
      <w:proofErr w:type="spellEnd"/>
      <w:r>
        <w:rPr>
          <w:rFonts w:cs="Times New Roman"/>
          <w:szCs w:val="24"/>
        </w:rPr>
        <w:t xml:space="preserve"> of London, fishmonger(q.v.), and Thomas Baron of</w:t>
      </w:r>
    </w:p>
    <w:p w14:paraId="7EFE47D0" w14:textId="77777777" w:rsidR="005436BB" w:rsidRDefault="005436BB" w:rsidP="005436B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Bodmin, Cornwall, gentleman(q.v.).</w:t>
      </w:r>
    </w:p>
    <w:p w14:paraId="7C15E647" w14:textId="77777777" w:rsidR="005436BB" w:rsidRDefault="005436BB" w:rsidP="005436B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515AA">
          <w:rPr>
            <w:rStyle w:val="Hyperlink"/>
            <w:rFonts w:cs="Times New Roman"/>
            <w:szCs w:val="24"/>
          </w:rPr>
          <w:t>https://waalt.uh.edu/index.php/CP40/732</w:t>
        </w:r>
      </w:hyperlink>
      <w:r>
        <w:rPr>
          <w:rFonts w:cs="Times New Roman"/>
          <w:szCs w:val="24"/>
        </w:rPr>
        <w:t xml:space="preserve"> )</w:t>
      </w:r>
    </w:p>
    <w:p w14:paraId="6F302B66" w14:textId="77777777" w:rsidR="005436BB" w:rsidRDefault="005436BB" w:rsidP="005436BB">
      <w:pPr>
        <w:pStyle w:val="NoSpacing"/>
        <w:rPr>
          <w:rFonts w:cs="Times New Roman"/>
          <w:szCs w:val="24"/>
        </w:rPr>
      </w:pPr>
    </w:p>
    <w:p w14:paraId="25FDE0C4" w14:textId="77777777" w:rsidR="005436BB" w:rsidRDefault="005436BB" w:rsidP="005436BB">
      <w:pPr>
        <w:pStyle w:val="NoSpacing"/>
        <w:rPr>
          <w:rFonts w:cs="Times New Roman"/>
          <w:szCs w:val="24"/>
        </w:rPr>
      </w:pPr>
    </w:p>
    <w:p w14:paraId="17A48AA9" w14:textId="77777777" w:rsidR="005436BB" w:rsidRDefault="005436BB" w:rsidP="005436B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November 2024</w:t>
      </w:r>
    </w:p>
    <w:p w14:paraId="67A2736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3490D0" w14:textId="77777777" w:rsidR="005436BB" w:rsidRDefault="005436BB" w:rsidP="009139A6">
      <w:r>
        <w:separator/>
      </w:r>
    </w:p>
  </w:endnote>
  <w:endnote w:type="continuationSeparator" w:id="0">
    <w:p w14:paraId="17ED23FE" w14:textId="77777777" w:rsidR="005436BB" w:rsidRDefault="005436B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5FD87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6CF5E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34D78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0D1FD7" w14:textId="77777777" w:rsidR="005436BB" w:rsidRDefault="005436BB" w:rsidP="009139A6">
      <w:r>
        <w:separator/>
      </w:r>
    </w:p>
  </w:footnote>
  <w:footnote w:type="continuationSeparator" w:id="0">
    <w:p w14:paraId="7D487465" w14:textId="77777777" w:rsidR="005436BB" w:rsidRDefault="005436B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57351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D7B10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6C861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6BB"/>
    <w:rsid w:val="000666E0"/>
    <w:rsid w:val="002510B7"/>
    <w:rsid w:val="00270799"/>
    <w:rsid w:val="005436BB"/>
    <w:rsid w:val="005C130B"/>
    <w:rsid w:val="007D4917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28113"/>
  <w15:chartTrackingRefBased/>
  <w15:docId w15:val="{21E04548-EDFF-4A40-A23A-96B0C96A0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436B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3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2024-11-10T08:18:00Z</dcterms:created>
  <dcterms:modified xsi:type="dcterms:W3CDTF">2024-11-10T08:18:00Z</dcterms:modified>
</cp:coreProperties>
</file>